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6FF63" w14:textId="77777777" w:rsidR="003A05A6" w:rsidRDefault="003A05A6" w:rsidP="003A05A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en-GB"/>
        </w:rPr>
        <w:t>John DYNELEY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>fl.1451)</w:t>
      </w:r>
    </w:p>
    <w:p w14:paraId="6CB04623" w14:textId="77777777" w:rsidR="003A05A6" w:rsidRDefault="003A05A6" w:rsidP="003A05A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417FB05D" w14:textId="77777777" w:rsidR="003A05A6" w:rsidRDefault="003A05A6" w:rsidP="003A05A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5A9DBF2B" w14:textId="77777777" w:rsidR="003A05A6" w:rsidRDefault="003A05A6" w:rsidP="003A05A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6 Jul.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>1451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He was a witness when Henry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Swyer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of Sherburn in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Elmet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</w:p>
    <w:p w14:paraId="70BBB739" w14:textId="77777777" w:rsidR="003A05A6" w:rsidRDefault="003A05A6" w:rsidP="003A05A6">
      <w:pPr>
        <w:pStyle w:val="NoSpacing"/>
        <w:ind w:left="1440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West Riding of Yorkshire(q.v.), and Gilbert Skelton of Saxton(q.v.) quitclaimed all right in a messuage and 26 acres of land and meadow in West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Garford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formerly belonging to Agnes, widow of John Pierson, to </w:t>
      </w:r>
    </w:p>
    <w:p w14:paraId="6C710768" w14:textId="77777777" w:rsidR="003A05A6" w:rsidRPr="00450FCF" w:rsidRDefault="003A05A6" w:rsidP="003A05A6">
      <w:pPr>
        <w:pStyle w:val="NoSpacing"/>
        <w:ind w:left="1440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Manston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(q.v.). At West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Garforth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14:paraId="47360ACE" w14:textId="77777777" w:rsidR="003A05A6" w:rsidRDefault="003A05A6" w:rsidP="003A05A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(Yorkshire Deeds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p.71)</w:t>
      </w:r>
    </w:p>
    <w:p w14:paraId="7F495B92" w14:textId="77777777" w:rsidR="003A05A6" w:rsidRDefault="003A05A6" w:rsidP="003A05A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3C4AEEF8" w14:textId="77777777" w:rsidR="003A05A6" w:rsidRDefault="003A05A6" w:rsidP="003A05A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21BE6E8C" w14:textId="77777777" w:rsidR="003A05A6" w:rsidRDefault="003A05A6" w:rsidP="003A05A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18 December 2021</w:t>
      </w:r>
    </w:p>
    <w:p w14:paraId="115F342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1A648" w14:textId="77777777" w:rsidR="003A05A6" w:rsidRDefault="003A05A6" w:rsidP="009139A6">
      <w:r>
        <w:separator/>
      </w:r>
    </w:p>
  </w:endnote>
  <w:endnote w:type="continuationSeparator" w:id="0">
    <w:p w14:paraId="5F487416" w14:textId="77777777" w:rsidR="003A05A6" w:rsidRDefault="003A05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95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152D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3CD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0F5B2" w14:textId="77777777" w:rsidR="003A05A6" w:rsidRDefault="003A05A6" w:rsidP="009139A6">
      <w:r>
        <w:separator/>
      </w:r>
    </w:p>
  </w:footnote>
  <w:footnote w:type="continuationSeparator" w:id="0">
    <w:p w14:paraId="672604D2" w14:textId="77777777" w:rsidR="003A05A6" w:rsidRDefault="003A05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F9D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CCE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80A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5A6"/>
    <w:rsid w:val="000666E0"/>
    <w:rsid w:val="002510B7"/>
    <w:rsid w:val="003A05A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601D6"/>
  <w15:chartTrackingRefBased/>
  <w15:docId w15:val="{988906DA-6816-4237-B72C-D83B11F00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2022-03-27T20:12:00Z</dcterms:created>
  <dcterms:modified xsi:type="dcterms:W3CDTF">2022-03-27T20:12:00Z</dcterms:modified>
</cp:coreProperties>
</file>